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60C" w:rsidRDefault="00C8160C" w:rsidP="00FF3A4F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ตัวชี้วัดตามภารกิจหลักของสำนัก/หน่วยงานตามแผนปฏิบัติราชการของสำนัก/หน่วยงาน</w:t>
      </w:r>
    </w:p>
    <w:p w:rsidR="00FF3A4F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</w:pPr>
      <w:r w:rsidRPr="00A96C9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 w:rsidRPr="00A96C9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8767C9" w:rsidRPr="00A96C9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 w:rsidRPr="00A96C99">
        <w:rPr>
          <w:rFonts w:ascii="TH SarabunPSK" w:hAnsi="TH SarabunPSK" w:cs="TH SarabunPSK" w:hint="cs"/>
          <w:b/>
          <w:bCs/>
          <w:sz w:val="30"/>
          <w:szCs w:val="30"/>
          <w:cs/>
        </w:rPr>
        <w:t>.1</w:t>
      </w:r>
      <w:r w:rsidR="00776949" w:rsidRPr="00A96C99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A96C99" w:rsidRPr="00A96C99">
        <w:rPr>
          <w:rFonts w:ascii="TH SarabunPSK" w:hAnsi="TH SarabunPSK" w:cs="TH SarabunPSK" w:hint="cs"/>
          <w:b/>
          <w:bCs/>
          <w:spacing w:val="-8"/>
          <w:sz w:val="30"/>
          <w:szCs w:val="30"/>
          <w:cs/>
        </w:rPr>
        <w:t>ระดับความสำเร็จของ</w:t>
      </w:r>
      <w:r w:rsidR="00A96C99" w:rsidRPr="00A96C99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 xml:space="preserve">การประเมินคุณธรรมและความโปร่งใสในการดำเนินงานของหน่วยงานภาครัฐ </w:t>
      </w:r>
      <w:r w:rsidR="00A96C99" w:rsidRPr="00A96C99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A96C99" w:rsidRPr="00A96C99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A96C99" w:rsidRPr="00A96C99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(</w:t>
      </w:r>
      <w:r w:rsidR="00A96C99" w:rsidRPr="00A96C99">
        <w:rPr>
          <w:rFonts w:ascii="TH SarabunPSK" w:hAnsi="TH SarabunPSK" w:cs="TH SarabunPSK"/>
          <w:b/>
          <w:bCs/>
          <w:spacing w:val="-8"/>
          <w:sz w:val="30"/>
          <w:szCs w:val="30"/>
        </w:rPr>
        <w:t>Integrity &amp; Transparency Assessment: ITA)</w:t>
      </w:r>
      <w:r w:rsidR="00A96C99" w:rsidRPr="00A96C99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 xml:space="preserve"> ประเภทสถาบันอุดมศึกษา</w:t>
      </w:r>
      <w:r w:rsidR="00A96C99" w:rsidRPr="00A96C99">
        <w:rPr>
          <w:rFonts w:ascii="TH SarabunPSK" w:hAnsi="TH SarabunPSK" w:cs="TH SarabunPSK"/>
          <w:b/>
          <w:bCs/>
          <w:spacing w:val="-8"/>
          <w:sz w:val="30"/>
          <w:szCs w:val="30"/>
        </w:rPr>
        <w:t xml:space="preserve"> </w:t>
      </w:r>
      <w:r w:rsidR="00A96C99" w:rsidRPr="00A96C99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 xml:space="preserve">ประจำปีงบประมาณ </w:t>
      </w:r>
      <w:r w:rsidR="00A96C99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A96C99">
        <w:rPr>
          <w:rFonts w:ascii="TH SarabunPSK" w:hAnsi="TH SarabunPSK" w:cs="TH SarabunPSK"/>
          <w:b/>
          <w:bCs/>
          <w:spacing w:val="-8"/>
          <w:sz w:val="30"/>
          <w:szCs w:val="30"/>
        </w:rPr>
        <w:tab/>
      </w:r>
      <w:r w:rsidR="00A96C99" w:rsidRPr="00A96C99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 xml:space="preserve">พ.ศ. </w:t>
      </w:r>
      <w:r w:rsidR="00A96C99" w:rsidRPr="00A96C99">
        <w:rPr>
          <w:rFonts w:ascii="TH SarabunPSK" w:hAnsi="TH SarabunPSK" w:cs="TH SarabunPSK"/>
          <w:b/>
          <w:bCs/>
          <w:spacing w:val="-8"/>
          <w:sz w:val="30"/>
          <w:szCs w:val="30"/>
        </w:rPr>
        <w:t>256</w:t>
      </w:r>
      <w:r w:rsidR="00A96C99" w:rsidRPr="00A96C99">
        <w:rPr>
          <w:rFonts w:ascii="TH SarabunPSK" w:hAnsi="TH SarabunPSK" w:cs="TH SarabunPSK" w:hint="cs"/>
          <w:b/>
          <w:bCs/>
          <w:spacing w:val="-8"/>
          <w:cs/>
        </w:rPr>
        <w:t>1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</w:t>
      </w: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lang w:eastAsia="th-TH"/>
        </w:rPr>
        <w:t xml:space="preserve">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A96C99" w:rsidRPr="00A96C99"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cs/>
          <w:lang w:eastAsia="th-TH"/>
        </w:rPr>
        <w:t>ระดับความสำเร็จ</w:t>
      </w: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น้ำหนัก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C216F2"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A96C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15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>: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C54E4A" w:rsidRDefault="00C54E4A" w:rsidP="00EA352E">
      <w:pPr>
        <w:pStyle w:val="FootnoteText"/>
        <w:jc w:val="thaiDistribute"/>
        <w:rPr>
          <w:rFonts w:ascii="TH SarabunPSK" w:hAnsi="TH SarabunPSK" w:cs="TH SarabunPSK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C8160C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</w:t>
      </w:r>
    </w:p>
    <w:p w:rsidR="00C8160C" w:rsidRDefault="00C8160C" w:rsidP="00EA352E">
      <w:pPr>
        <w:pStyle w:val="FootnoteText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</w:t>
      </w:r>
    </w:p>
    <w:p w:rsidR="00C8160C" w:rsidRDefault="00C8160C" w:rsidP="00C8160C">
      <w:pPr>
        <w:pStyle w:val="FootnoteText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</w:t>
      </w:r>
    </w:p>
    <w:p w:rsidR="00C8160C" w:rsidRDefault="00C8160C" w:rsidP="00C8160C">
      <w:pPr>
        <w:pStyle w:val="FootnoteText"/>
        <w:jc w:val="thaiDistribute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..............................................................................................................................................................................</w:t>
      </w:r>
    </w:p>
    <w:p w:rsidR="00C8160C" w:rsidRPr="00932AC9" w:rsidRDefault="00C8160C" w:rsidP="00EA352E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</w:t>
      </w: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  <w:t xml:space="preserve"> :</w:t>
      </w:r>
    </w:p>
    <w:p w:rsidR="00376665" w:rsidRDefault="00376665" w:rsidP="00376665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กำหนดเป็นลำดับขั้นของความสำเร็จ (</w:t>
      </w:r>
      <w:r w:rsidRPr="00546994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) 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7"/>
        <w:gridCol w:w="5762"/>
      </w:tblGrid>
      <w:tr w:rsidR="005374C4" w:rsidRPr="00932AC9" w:rsidTr="00A96C99">
        <w:trPr>
          <w:tblHeader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A96C99" w:rsidTr="00C95B8C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A96C99" w:rsidRDefault="00376665" w:rsidP="00A45D6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96C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A96C99" w:rsidRDefault="00A96C99" w:rsidP="00A96C99">
            <w:pPr>
              <w:jc w:val="thaiDistribute"/>
              <w:rPr>
                <w:sz w:val="30"/>
                <w:szCs w:val="30"/>
              </w:rPr>
            </w:pPr>
            <w:r w:rsidRPr="00A96C99">
              <w:rPr>
                <w:rFonts w:ascii="TH SarabunPSK" w:hAnsi="TH SarabunPSK" w:cs="TH SarabunPSK"/>
                <w:sz w:val="30"/>
                <w:szCs w:val="30"/>
                <w:cs/>
              </w:rPr>
              <w:t>จัดทำขอบเขตของงาน (</w:t>
            </w:r>
            <w:r w:rsidRPr="00A96C99">
              <w:rPr>
                <w:rFonts w:ascii="TH SarabunPSK" w:hAnsi="TH SarabunPSK" w:cs="TH SarabunPSK"/>
                <w:sz w:val="30"/>
                <w:szCs w:val="30"/>
              </w:rPr>
              <w:t xml:space="preserve">Terms of Reference: TOR) </w:t>
            </w:r>
            <w:r w:rsidRPr="00A96C99">
              <w:rPr>
                <w:rFonts w:ascii="TH SarabunPSK" w:hAnsi="TH SarabunPSK" w:cs="TH SarabunPSK"/>
                <w:sz w:val="30"/>
                <w:szCs w:val="30"/>
                <w:cs/>
              </w:rPr>
              <w:t>การจ้างสำรวจข้อมูล วิเคราะห์ข้อมูลและสังเคราะห์ข้อมูลเพื่อประเมินคุณธรรมและความโปร่งใสในการดำเนินงานของหน่วยงานภาครัฐ (</w:t>
            </w:r>
            <w:r w:rsidRPr="00A96C99">
              <w:rPr>
                <w:rFonts w:ascii="TH SarabunPSK" w:hAnsi="TH SarabunPSK" w:cs="TH SarabunPSK"/>
                <w:sz w:val="30"/>
                <w:szCs w:val="30"/>
              </w:rPr>
              <w:t xml:space="preserve">ITA) </w:t>
            </w:r>
            <w:r w:rsidRPr="00A96C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ประจำปีงบประมาณ พ.ศ. </w:t>
            </w:r>
            <w:r w:rsidRPr="00A96C99"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 w:rsidRPr="00A96C9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A96C9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96C99">
              <w:rPr>
                <w:rFonts w:ascii="TH SarabunPSK" w:hAnsi="TH SarabunPSK" w:cs="TH SarabunPSK"/>
                <w:sz w:val="30"/>
                <w:szCs w:val="30"/>
                <w:cs/>
              </w:rPr>
              <w:t>แล้วเสร็จ และได้รับความเห็นชอบจากเลขาธิการ</w:t>
            </w:r>
            <w:r w:rsidRPr="00A96C99">
              <w:rPr>
                <w:rFonts w:ascii="TH SarabunPSK" w:hAnsi="TH SarabunPSK" w:cs="TH SarabunPSK" w:hint="cs"/>
                <w:sz w:val="30"/>
                <w:szCs w:val="30"/>
                <w:cs/>
              </w:rPr>
              <w:t>ฯ</w:t>
            </w:r>
          </w:p>
        </w:tc>
      </w:tr>
      <w:tr w:rsidR="00376665" w:rsidRPr="00A96C99" w:rsidTr="00C95B8C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A96C99" w:rsidRDefault="00376665" w:rsidP="00A45D6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96C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A96C99" w:rsidRDefault="00A96C99" w:rsidP="00A96C99">
            <w:pPr>
              <w:jc w:val="thaiDistribute"/>
              <w:rPr>
                <w:sz w:val="30"/>
                <w:szCs w:val="30"/>
              </w:rPr>
            </w:pPr>
            <w:r w:rsidRPr="00A96C9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ขอความเห็นชอบให้ดำเนินการจ้างที่ปรึกษาเพื่อประเมินคุณธรรมและความโปร่งใสในการดำเนินงานของหน่วยงานภาครัฐ ประจำปีงบประมาณ พ.ศ. </w:t>
            </w:r>
            <w:r w:rsidRPr="00A96C99">
              <w:rPr>
                <w:rFonts w:ascii="TH SarabunPSK" w:hAnsi="TH SarabunPSK" w:cs="TH SarabunPSK"/>
                <w:spacing w:val="-8"/>
                <w:sz w:val="30"/>
                <w:szCs w:val="30"/>
              </w:rPr>
              <w:t>256</w:t>
            </w:r>
            <w:r w:rsidRPr="00A96C99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1</w:t>
            </w:r>
            <w:r w:rsidRPr="00A96C99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 </w:t>
            </w:r>
            <w:r w:rsidRPr="00A96C9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โดยวิธีตกลง พร้อมแต่งตั้งคณะกรรมการดำเนินการจ้างที่ปรึกษาโดยวิธีตกลง ตามระเบียบสำนักนายกรัฐมนตรีว่าด้วยการพัสดุฯ พ.ศ. 2535 และที่แก้ไขเพิ่มเติม</w:t>
            </w:r>
          </w:p>
        </w:tc>
      </w:tr>
      <w:tr w:rsidR="00376665" w:rsidRPr="00A96C99" w:rsidTr="00C95B8C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A96C99" w:rsidRDefault="00376665" w:rsidP="00A45D6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96C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1A0A4A" w:rsidRDefault="00A96C99" w:rsidP="001A0A4A">
            <w:pPr>
              <w:tabs>
                <w:tab w:val="left" w:pos="1440"/>
              </w:tabs>
              <w:ind w:left="-70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  <w:u w:val="single"/>
              </w:rPr>
            </w:pPr>
            <w:r w:rsidRPr="00A96C99">
              <w:rPr>
                <w:rFonts w:ascii="TH SarabunPSK" w:hAnsi="TH SarabunPSK" w:cs="TH SarabunPSK"/>
                <w:sz w:val="30"/>
                <w:szCs w:val="30"/>
                <w:cs/>
              </w:rPr>
              <w:t>แจ้งให้โรงเรียนนายร้อยตำรวจยื่นข้อเสนอการจ้างสำรวจข้อมูล วิเคราะห์ข้อมูลและสังเคราะห์ข้อมูลเพื่อประเมินคุณธรรมและความโปร่งใสในการดำเนินงานของหน่วยงานภาครัฐ (</w:t>
            </w:r>
            <w:r w:rsidRPr="00A96C99">
              <w:rPr>
                <w:rFonts w:ascii="TH SarabunPSK" w:hAnsi="TH SarabunPSK" w:cs="TH SarabunPSK"/>
                <w:sz w:val="30"/>
                <w:szCs w:val="30"/>
              </w:rPr>
              <w:t xml:space="preserve">ITA) </w:t>
            </w:r>
            <w:r w:rsidRPr="00A96C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ประจำปีงบประมาณ พ.ศ. </w:t>
            </w:r>
            <w:r w:rsidRPr="00A96C99"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 w:rsidRPr="00A96C99">
              <w:rPr>
                <w:rFonts w:ascii="TH SarabunPSK" w:hAnsi="TH SarabunPSK" w:cs="TH SarabunPSK" w:hint="cs"/>
                <w:sz w:val="30"/>
                <w:szCs w:val="30"/>
                <w:cs/>
              </w:rPr>
              <w:t>1 ภายในวันที่ 15 ธันวาคม 2560 และจัดประชุม</w:t>
            </w:r>
            <w:r w:rsidRPr="00A96C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คณะกรรมการดำเนินการจ้างที่ปรึกษาเพื่อพิจารณาข้อเสนอโครงการของโรงเรียนนายร้อยตำรวจ และรายงานผลการคัดเลือกที่ปรึกษาเพื่อขออนุมัติจ้าง เสนอเลขาธิการคณะกรรมการการอุดมศึกษาผ่านสำนักอำนวยการ ภายในวันที่ </w:t>
            </w:r>
            <w:r w:rsidRPr="00A96C99">
              <w:rPr>
                <w:rFonts w:ascii="TH SarabunPSK" w:hAnsi="TH SarabunPSK" w:cs="TH SarabunPSK" w:hint="cs"/>
                <w:sz w:val="30"/>
                <w:szCs w:val="30"/>
                <w:cs/>
              </w:rPr>
              <w:t>30 ธันวาคม 2560</w:t>
            </w:r>
          </w:p>
        </w:tc>
      </w:tr>
      <w:tr w:rsidR="00376665" w:rsidRPr="00A96C99" w:rsidTr="00C95B8C">
        <w:trPr>
          <w:trHeight w:val="70"/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A96C99" w:rsidRDefault="00376665" w:rsidP="00A45D6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96C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4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A96C99" w:rsidRDefault="00A96C99" w:rsidP="00A96C99">
            <w:pPr>
              <w:jc w:val="thaiDistribute"/>
              <w:rPr>
                <w:sz w:val="30"/>
                <w:szCs w:val="30"/>
              </w:rPr>
            </w:pPr>
            <w:r w:rsidRPr="00A96C99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ตรวจรับงวดงานของที่ปรึกษาโครงการ</w:t>
            </w:r>
            <w:r w:rsidRPr="00A96C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ประเมินคุณธรรมและความโปร่งใสในการดำเนินงานของหน่วยงานภาครัฐ (</w:t>
            </w:r>
            <w:r w:rsidRPr="00A96C99">
              <w:rPr>
                <w:rFonts w:ascii="TH SarabunPSK" w:hAnsi="TH SarabunPSK" w:cs="TH SarabunPSK"/>
                <w:sz w:val="30"/>
                <w:szCs w:val="30"/>
              </w:rPr>
              <w:t xml:space="preserve">ITA) </w:t>
            </w:r>
            <w:r w:rsidRPr="00A96C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ประจำปีงบประมาณ พ.ศ. </w:t>
            </w:r>
            <w:r w:rsidRPr="00A96C99"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 w:rsidRPr="00A96C9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A96C9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96C99">
              <w:rPr>
                <w:rFonts w:ascii="TH SarabunPSK" w:hAnsi="TH SarabunPSK" w:cs="TH SarabunPSK"/>
                <w:sz w:val="30"/>
                <w:szCs w:val="30"/>
                <w:cs/>
              </w:rPr>
              <w:t>แล้วเสร็จ</w:t>
            </w:r>
            <w:r w:rsidRPr="00A96C9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ภายใน 30 วัน หลังจากที่ปรึกษาส่งงวดงาน</w:t>
            </w:r>
          </w:p>
        </w:tc>
      </w:tr>
      <w:tr w:rsidR="00376665" w:rsidRPr="00A96C99" w:rsidTr="00C95B8C">
        <w:trPr>
          <w:jc w:val="center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A96C99" w:rsidRDefault="00376665" w:rsidP="00A45D68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A96C9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5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A96C99" w:rsidRDefault="00A96C99" w:rsidP="00A96C99">
            <w:pPr>
              <w:jc w:val="thaiDistribute"/>
              <w:rPr>
                <w:sz w:val="30"/>
                <w:szCs w:val="30"/>
              </w:rPr>
            </w:pPr>
            <w:r w:rsidRPr="00A96C99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สำนักงานคณะกรรมการการอุดมศึกษาส่งรายงานผลการประเมิน</w:t>
            </w:r>
            <w:r w:rsidRPr="00A96C99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โครงการ</w:t>
            </w:r>
            <w:r w:rsidRPr="00A96C99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ประเมินคุณธรรมและความโปร่งใสในการดำเนินงานของหน่วยงานภาครัฐ (</w:t>
            </w:r>
            <w:r w:rsidRPr="00A96C99">
              <w:rPr>
                <w:rFonts w:ascii="TH SarabunPSK" w:hAnsi="TH SarabunPSK" w:cs="TH SarabunPSK"/>
                <w:sz w:val="30"/>
                <w:szCs w:val="30"/>
              </w:rPr>
              <w:t xml:space="preserve">ITA) </w:t>
            </w:r>
            <w:r w:rsidRPr="00A96C9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ประจำปีงบประมาณ พ.ศ. </w:t>
            </w:r>
            <w:r w:rsidRPr="00A96C99"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 w:rsidRPr="00A96C99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A96C99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Pr="00A96C99">
              <w:rPr>
                <w:rFonts w:ascii="TH SarabunPSK" w:hAnsi="TH SarabunPSK" w:cs="TH SarabunPSK" w:hint="cs"/>
                <w:sz w:val="30"/>
                <w:szCs w:val="30"/>
                <w:cs/>
              </w:rPr>
              <w:t>ให้สถาบันอุดมศึกษา ภายใน 30 ตุลาคม 2561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รายละเอียดข้อมูลพื้นฐาน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: </w:t>
      </w: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5374C4" w:rsidRPr="00932AC9" w:rsidTr="0038412D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35FF2" w:rsidRPr="00932AC9" w:rsidTr="0038412D">
        <w:tc>
          <w:tcPr>
            <w:tcW w:w="371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D35FF2" w:rsidRPr="00932AC9" w:rsidRDefault="00D35FF2" w:rsidP="00892E47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D35FF2" w:rsidRPr="00932AC9" w:rsidRDefault="00376665" w:rsidP="00C95B8C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D35FF2" w:rsidRPr="00932AC9" w:rsidRDefault="00376665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</w:tr>
      <w:tr w:rsidR="00376665" w:rsidRPr="00932AC9" w:rsidTr="00376665">
        <w:trPr>
          <w:trHeight w:val="418"/>
        </w:trPr>
        <w:tc>
          <w:tcPr>
            <w:tcW w:w="3710" w:type="dxa"/>
            <w:vAlign w:val="center"/>
          </w:tcPr>
          <w:p w:rsidR="00376665" w:rsidRPr="00A96C99" w:rsidRDefault="00A96C99" w:rsidP="00A96C99">
            <w:pPr>
              <w:spacing w:before="100" w:beforeAutospacing="1" w:after="100" w:afterAutospacing="1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A96C99">
              <w:rPr>
                <w:rFonts w:ascii="TH SarabunPSK" w:hAnsi="TH SarabunPSK" w:cs="TH SarabunPSK" w:hint="cs"/>
                <w:spacing w:val="-8"/>
                <w:sz w:val="30"/>
                <w:szCs w:val="30"/>
                <w:cs/>
              </w:rPr>
              <w:t>ระดับความสำเร็จของ</w:t>
            </w:r>
            <w:r w:rsidRPr="00A96C9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การประเมินคุณธรรมและความโปร่งใสในการดำเนินงานของหน่วยงานภาครัฐ (</w:t>
            </w:r>
            <w:r w:rsidRPr="00A96C99">
              <w:rPr>
                <w:rFonts w:ascii="TH SarabunPSK" w:hAnsi="TH SarabunPSK" w:cs="TH SarabunPSK"/>
                <w:spacing w:val="-8"/>
                <w:sz w:val="30"/>
                <w:szCs w:val="30"/>
              </w:rPr>
              <w:t>Integrity &amp; Transparency Assessment: ITA)</w:t>
            </w:r>
            <w:r w:rsidRPr="00A96C9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 ประเภทสถาบันอุดมศึกษา</w:t>
            </w:r>
            <w:r w:rsidRPr="00A96C99">
              <w:rPr>
                <w:rFonts w:ascii="TH SarabunPSK" w:hAnsi="TH SarabunPSK" w:cs="TH SarabunPSK"/>
                <w:spacing w:val="-8"/>
                <w:sz w:val="30"/>
                <w:szCs w:val="30"/>
              </w:rPr>
              <w:t xml:space="preserve"> </w:t>
            </w:r>
            <w:r w:rsidRPr="00A96C99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 xml:space="preserve">ประจำปีงบประมาณ พ.ศ. </w:t>
            </w:r>
            <w:r w:rsidRPr="00A96C99">
              <w:rPr>
                <w:rFonts w:ascii="TH SarabunPSK" w:hAnsi="TH SarabunPSK" w:cs="TH SarabunPSK"/>
                <w:spacing w:val="-8"/>
                <w:sz w:val="30"/>
                <w:szCs w:val="30"/>
              </w:rPr>
              <w:t>256</w:t>
            </w:r>
            <w:r w:rsidRPr="00A96C99">
              <w:rPr>
                <w:rFonts w:ascii="TH SarabunPSK" w:hAnsi="TH SarabunPSK" w:cs="TH SarabunPSK" w:hint="cs"/>
                <w:spacing w:val="-8"/>
                <w:cs/>
              </w:rPr>
              <w:t>1</w:t>
            </w:r>
          </w:p>
        </w:tc>
        <w:tc>
          <w:tcPr>
            <w:tcW w:w="1330" w:type="dxa"/>
          </w:tcPr>
          <w:p w:rsidR="00376665" w:rsidRPr="00932AC9" w:rsidRDefault="00A96C99" w:rsidP="00A96C99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>
              <w:rPr>
                <w:rFonts w:ascii="TH SarabunPSK" w:eastAsia="Angsana New" w:hAnsi="TH SarabunPSK" w:cs="TH SarabunPSK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ระดับความสำเร็จ</w:t>
            </w:r>
          </w:p>
        </w:tc>
        <w:tc>
          <w:tcPr>
            <w:tcW w:w="1416" w:type="dxa"/>
          </w:tcPr>
          <w:p w:rsidR="00376665" w:rsidRPr="00932AC9" w:rsidRDefault="00376665" w:rsidP="00376665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Default="00376665" w:rsidP="00376665"/>
        </w:tc>
        <w:tc>
          <w:tcPr>
            <w:tcW w:w="1275" w:type="dxa"/>
          </w:tcPr>
          <w:p w:rsidR="00376665" w:rsidRDefault="00376665" w:rsidP="00376665">
            <w:bookmarkStart w:id="0" w:name="_GoBack"/>
            <w:bookmarkEnd w:id="0"/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 xml:space="preserve">แหล่งข้อมูล / วิธีการจัดเก็บข้อมูล </w:t>
      </w:r>
      <w:r w:rsidRPr="00932AC9">
        <w:rPr>
          <w:rFonts w:ascii="TH SarabunPSK" w:hAnsi="TH SarabunPSK" w:cs="TH SarabunPSK"/>
          <w:b/>
          <w:bCs/>
          <w:sz w:val="30"/>
          <w:szCs w:val="30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 w:hint="cs"/>
          <w:color w:val="000000"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46DA" w:rsidRDefault="005346DA" w:rsidP="007C7324">
      <w:r>
        <w:separator/>
      </w:r>
    </w:p>
  </w:endnote>
  <w:endnote w:type="continuationSeparator" w:id="0">
    <w:p w:rsidR="005346DA" w:rsidRDefault="005346DA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46DA" w:rsidRDefault="005346DA" w:rsidP="007C7324">
      <w:r>
        <w:separator/>
      </w:r>
    </w:p>
  </w:footnote>
  <w:footnote w:type="continuationSeparator" w:id="0">
    <w:p w:rsidR="005346DA" w:rsidRDefault="005346DA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A54A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A54A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6CB7"/>
    <w:rsid w:val="000778D4"/>
    <w:rsid w:val="00095820"/>
    <w:rsid w:val="000C3FBF"/>
    <w:rsid w:val="000E5AFB"/>
    <w:rsid w:val="00111F93"/>
    <w:rsid w:val="001A0A4A"/>
    <w:rsid w:val="001D5F4A"/>
    <w:rsid w:val="00200817"/>
    <w:rsid w:val="002013E6"/>
    <w:rsid w:val="00210A35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43205B"/>
    <w:rsid w:val="00433B1E"/>
    <w:rsid w:val="00447FBD"/>
    <w:rsid w:val="004545A4"/>
    <w:rsid w:val="004768FD"/>
    <w:rsid w:val="004A61EA"/>
    <w:rsid w:val="004E5483"/>
    <w:rsid w:val="0051089E"/>
    <w:rsid w:val="005223A2"/>
    <w:rsid w:val="005346DA"/>
    <w:rsid w:val="005374C4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31484"/>
    <w:rsid w:val="00932AC9"/>
    <w:rsid w:val="009679B4"/>
    <w:rsid w:val="009926AE"/>
    <w:rsid w:val="009A54A0"/>
    <w:rsid w:val="009E6CB7"/>
    <w:rsid w:val="009E7232"/>
    <w:rsid w:val="009F4A95"/>
    <w:rsid w:val="00A12D0E"/>
    <w:rsid w:val="00A27710"/>
    <w:rsid w:val="00A36517"/>
    <w:rsid w:val="00A45D68"/>
    <w:rsid w:val="00A76D10"/>
    <w:rsid w:val="00A85442"/>
    <w:rsid w:val="00A96C99"/>
    <w:rsid w:val="00AF19F0"/>
    <w:rsid w:val="00B3100A"/>
    <w:rsid w:val="00B423C7"/>
    <w:rsid w:val="00BA6F4E"/>
    <w:rsid w:val="00BD1ED1"/>
    <w:rsid w:val="00BD5C25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D4EED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5A231-BDDE-4BA2-8654-961C72A9B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52</TotalTime>
  <Pages>2</Pages>
  <Words>464</Words>
  <Characters>2649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ณัฐรพี คงเคารพธรรม</cp:lastModifiedBy>
  <cp:revision>22</cp:revision>
  <cp:lastPrinted>2013-03-01T03:26:00Z</cp:lastPrinted>
  <dcterms:created xsi:type="dcterms:W3CDTF">2016-02-11T02:30:00Z</dcterms:created>
  <dcterms:modified xsi:type="dcterms:W3CDTF">2018-02-06T01:54:00Z</dcterms:modified>
</cp:coreProperties>
</file>